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d015b5e" w14:textId="d015b5e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 s boravištem u Karlovcu, Baščinska 43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 bor</w:t>
      </w:r>
      <w:r w:rsidR="00466E1F">
        <w:rPr>
          <w:rFonts w:ascii="Times New Roman" w:hAnsi="Times New Roman"/>
          <w:sz w:val="24"/>
          <w:szCs w:val="24"/>
        </w:rPr>
        <w:t>avištem u Karlovcu, Baščinska cesta 18G/9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 xml:space="preserve">4. studenog 2019.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21. siječnja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s boravištem u Karlovcu, Baščinska </w:t>
      </w:r>
      <w:r w:rsidR="00BE5565">
        <w:rPr>
          <w:rFonts w:ascii="Times New Roman" w:hAnsi="Times New Roman"/>
          <w:sz w:val="24"/>
          <w:szCs w:val="24"/>
        </w:rPr>
        <w:t>cesta 18G/9.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751C0A" w:rsidP="00CA6832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stečajni povjerenik Zdravko Mitak iz Zagreba, Zelenjak 53.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Ogulinu 4. studenog 2019.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D1997" w:rsidP="00CD00C7" w:rsidRDefault="00ED1997">
      <w:pPr>
        <w:spacing w:after="0" w:line="240" w:lineRule="auto"/>
      </w:pPr>
      <w:r>
        <w:separator/>
      </w:r>
    </w:p>
  </w:endnote>
  <w:end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D1997" w:rsidP="00CD00C7" w:rsidRDefault="00ED1997">
      <w:pPr>
        <w:spacing w:after="0" w:line="240" w:lineRule="auto"/>
      </w:pPr>
      <w:r>
        <w:separator/>
      </w:r>
    </w:p>
  </w:footnote>
  <w:footnote w:type="continuationSeparator" w:id="0">
    <w:p w:rsidR="00ED1997" w:rsidP="00CD00C7" w:rsidRDefault="00ED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D656F0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656F0"/>
    <w:rsid w:val="00D9663B"/>
    <w:rsid w:val="00DA2199"/>
    <w:rsid w:val="00DE16DD"/>
    <w:rsid w:val="00E903A2"/>
    <w:rsid w:val="00E95B13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656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56F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56F0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56F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56F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95648-5CDC-4F02-84CD-93D814E06CF5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408</properties:Words>
  <properties:Characters>2308</properties:Characters>
  <properties:Lines>88</properties:Lines>
  <properties:Paragraphs>39</properties:Paragraphs>
  <properties:TotalTime>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2019-11-04T11:08:00Z</dcterms:created>
  <dc:creator>wsadmin</dc:creator>
  <cp:lastModifiedBy>Marija Kučinić</cp:lastModifiedBy>
  <cp:lastPrinted>2019-11-04T12:18:00Z</cp:lastPrinted>
  <dcterms:modified xmlns:xsi="http://www.w3.org/2001/XMLSchema-instance" xsi:type="dcterms:W3CDTF">2019-11-04T12:38:00Z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Vedran Hrgović - Pripremno ročište (Poziv 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